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8E5AA" w14:textId="77777777" w:rsidR="00785736" w:rsidRDefault="00785736" w:rsidP="007857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BABYNGTON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CAF7025" w14:textId="77777777" w:rsidR="00785736" w:rsidRDefault="00785736" w:rsidP="00785736">
      <w:pPr>
        <w:rPr>
          <w:rFonts w:ascii="Times New Roman" w:hAnsi="Times New Roman" w:cs="Times New Roman"/>
        </w:rPr>
      </w:pPr>
    </w:p>
    <w:p w14:paraId="416DF68F" w14:textId="77777777" w:rsidR="00785736" w:rsidRDefault="00785736" w:rsidP="00785736">
      <w:pPr>
        <w:rPr>
          <w:rFonts w:ascii="Times New Roman" w:hAnsi="Times New Roman" w:cs="Times New Roman"/>
        </w:rPr>
      </w:pPr>
    </w:p>
    <w:p w14:paraId="3298B1DA" w14:textId="77777777" w:rsidR="00785736" w:rsidRDefault="00785736" w:rsidP="0078573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He, Elizabeth Fitzherbert(q.v.), Thomas Fitzherbert(q.v.) and Unknown </w:t>
      </w:r>
      <w:proofErr w:type="spellStart"/>
      <w:r>
        <w:rPr>
          <w:rFonts w:ascii="Times New Roman" w:hAnsi="Times New Roman" w:cs="Times New Roman"/>
        </w:rPr>
        <w:t>Prynce</w:t>
      </w:r>
      <w:proofErr w:type="spellEnd"/>
      <w:r>
        <w:rPr>
          <w:rFonts w:ascii="Times New Roman" w:hAnsi="Times New Roman" w:cs="Times New Roman"/>
        </w:rPr>
        <w:t>, parson of Norbury(q.v.), as the executors of the late Ralph Fitzherbert of Norbury, made a plaint of debt against John Kays of Horsley, Derbyshire(q.v.), and Thomas Couper of Derby(q.v.).</w:t>
      </w:r>
    </w:p>
    <w:p w14:paraId="26EBD33C" w14:textId="11AAE804" w:rsidR="00785736" w:rsidRDefault="00785736" w:rsidP="007857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D2C1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09C53E8" w14:textId="77777777" w:rsidR="004823D0" w:rsidRDefault="004823D0" w:rsidP="004823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 Dec.1484</w:t>
      </w:r>
      <w:r>
        <w:rPr>
          <w:rFonts w:ascii="Times New Roman" w:hAnsi="Times New Roman" w:cs="Times New Roman"/>
        </w:rPr>
        <w:tab/>
        <w:t xml:space="preserve">He was on a commission of array for Derbyshire.  </w:t>
      </w:r>
    </w:p>
    <w:p w14:paraId="584BA859" w14:textId="77777777" w:rsidR="004823D0" w:rsidRDefault="004823D0" w:rsidP="004823D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(C.P.R. 1476-85 p.490)</w:t>
      </w:r>
    </w:p>
    <w:p w14:paraId="6493AE8D" w14:textId="77777777" w:rsidR="004823D0" w:rsidRDefault="004823D0" w:rsidP="00785736">
      <w:pPr>
        <w:rPr>
          <w:rFonts w:ascii="Times New Roman" w:hAnsi="Times New Roman" w:cs="Times New Roman"/>
        </w:rPr>
      </w:pPr>
    </w:p>
    <w:p w14:paraId="401372DF" w14:textId="77777777" w:rsidR="00785736" w:rsidRDefault="00785736" w:rsidP="00785736">
      <w:pPr>
        <w:rPr>
          <w:rFonts w:ascii="Times New Roman" w:hAnsi="Times New Roman" w:cs="Times New Roman"/>
        </w:rPr>
      </w:pPr>
    </w:p>
    <w:p w14:paraId="452AB931" w14:textId="77777777" w:rsidR="00785736" w:rsidRDefault="00785736" w:rsidP="00785736">
      <w:pPr>
        <w:rPr>
          <w:rFonts w:ascii="Times New Roman" w:hAnsi="Times New Roman" w:cs="Times New Roman"/>
        </w:rPr>
      </w:pPr>
    </w:p>
    <w:p w14:paraId="130F6106" w14:textId="77777777" w:rsidR="00785736" w:rsidRDefault="00785736" w:rsidP="00785736">
      <w:pPr>
        <w:rPr>
          <w:rFonts w:ascii="Times New Roman" w:hAnsi="Times New Roman" w:cs="Times New Roman"/>
        </w:rPr>
      </w:pPr>
    </w:p>
    <w:p w14:paraId="5009DCF3" w14:textId="3BBCFF58" w:rsidR="00785736" w:rsidRDefault="00785736" w:rsidP="007857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October 2017</w:t>
      </w:r>
    </w:p>
    <w:p w14:paraId="5C9CA850" w14:textId="4A6476CB" w:rsidR="004823D0" w:rsidRDefault="004823D0" w:rsidP="007857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December 2018</w:t>
      </w:r>
      <w:bookmarkStart w:id="0" w:name="_GoBack"/>
      <w:bookmarkEnd w:id="0"/>
    </w:p>
    <w:p w14:paraId="256E31D7" w14:textId="77777777" w:rsidR="006B2F86" w:rsidRPr="00E71FC3" w:rsidRDefault="004823D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B6B7F" w14:textId="77777777" w:rsidR="00785736" w:rsidRDefault="00785736" w:rsidP="00E71FC3">
      <w:r>
        <w:separator/>
      </w:r>
    </w:p>
  </w:endnote>
  <w:endnote w:type="continuationSeparator" w:id="0">
    <w:p w14:paraId="0B8DFB0C" w14:textId="77777777" w:rsidR="00785736" w:rsidRDefault="0078573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5E5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ADD99" w14:textId="77777777" w:rsidR="00785736" w:rsidRDefault="00785736" w:rsidP="00E71FC3">
      <w:r>
        <w:separator/>
      </w:r>
    </w:p>
  </w:footnote>
  <w:footnote w:type="continuationSeparator" w:id="0">
    <w:p w14:paraId="0380D0DB" w14:textId="77777777" w:rsidR="00785736" w:rsidRDefault="0078573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736"/>
    <w:rsid w:val="001A7C09"/>
    <w:rsid w:val="004823D0"/>
    <w:rsid w:val="00577BD5"/>
    <w:rsid w:val="00656CBA"/>
    <w:rsid w:val="006A1F77"/>
    <w:rsid w:val="00733BE7"/>
    <w:rsid w:val="0078573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67EB"/>
  <w15:chartTrackingRefBased/>
  <w15:docId w15:val="{7928CE59-3100-49D5-B613-59686F99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573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857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2017-10-25T19:33:00Z</dcterms:created>
  <dcterms:modified xsi:type="dcterms:W3CDTF">2018-12-23T16:05:00Z</dcterms:modified>
</cp:coreProperties>
</file>